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27F5" w:rsidRDefault="008327F5" w:rsidP="009C0AC9">
      <w:pPr>
        <w:tabs>
          <w:tab w:val="left" w:pos="6521"/>
        </w:tabs>
        <w:spacing w:line="360" w:lineRule="auto"/>
        <w:ind w:left="5670"/>
      </w:pPr>
      <w:r w:rsidRPr="000C0D75">
        <w:t xml:space="preserve">Приложение № </w:t>
      </w:r>
      <w:r>
        <w:t>13</w:t>
      </w:r>
    </w:p>
    <w:p w:rsidR="008327F5" w:rsidRDefault="008327F5" w:rsidP="009C0AC9">
      <w:pPr>
        <w:tabs>
          <w:tab w:val="left" w:pos="6521"/>
        </w:tabs>
        <w:spacing w:line="360" w:lineRule="auto"/>
        <w:ind w:left="5670"/>
      </w:pPr>
      <w:r>
        <w:t>к Договору от «___»___________ г.</w:t>
      </w:r>
    </w:p>
    <w:p w:rsidR="008327F5" w:rsidRPr="000C0D75" w:rsidRDefault="008327F5" w:rsidP="009C0AC9">
      <w:pPr>
        <w:tabs>
          <w:tab w:val="left" w:pos="6521"/>
        </w:tabs>
        <w:spacing w:line="360" w:lineRule="auto"/>
        <w:ind w:left="5670"/>
      </w:pPr>
      <w:r>
        <w:t>№ ___________________________</w:t>
      </w:r>
      <w:r w:rsidRPr="000C0D75">
        <w:t xml:space="preserve"> </w:t>
      </w:r>
    </w:p>
    <w:p w:rsidR="008327F5" w:rsidRDefault="008327F5" w:rsidP="009C0AC9">
      <w:pPr>
        <w:tabs>
          <w:tab w:val="left" w:pos="6521"/>
        </w:tabs>
        <w:ind w:left="5670"/>
      </w:pPr>
    </w:p>
    <w:p w:rsidR="008327F5" w:rsidRPr="000941D1" w:rsidRDefault="008327F5" w:rsidP="009C0AC9">
      <w:pPr>
        <w:tabs>
          <w:tab w:val="left" w:pos="6521"/>
        </w:tabs>
        <w:ind w:left="5670"/>
      </w:pPr>
      <w:r w:rsidRPr="000C0D75">
        <w:t>Форма</w:t>
      </w:r>
      <w:r>
        <w:t xml:space="preserve"> </w:t>
      </w:r>
    </w:p>
    <w:p w:rsidR="008327F5" w:rsidRDefault="008327F5" w:rsidP="0035020C">
      <w:pPr>
        <w:jc w:val="right"/>
      </w:pPr>
    </w:p>
    <w:p w:rsidR="008327F5" w:rsidRPr="0035020C" w:rsidRDefault="008327F5" w:rsidP="0035020C">
      <w:pPr>
        <w:jc w:val="right"/>
        <w:rPr>
          <w:sz w:val="20"/>
          <w:szCs w:val="20"/>
        </w:rPr>
      </w:pPr>
    </w:p>
    <w:p w:rsidR="008327F5" w:rsidRDefault="008327F5" w:rsidP="00D55255">
      <w:pPr>
        <w:jc w:val="center"/>
        <w:rPr>
          <w:b/>
        </w:rPr>
      </w:pPr>
      <w:r w:rsidRPr="008B481F">
        <w:rPr>
          <w:b/>
        </w:rPr>
        <w:t>БАНКОВСКАЯ ГАРАНТИЯ</w:t>
      </w:r>
      <w:r>
        <w:rPr>
          <w:b/>
        </w:rPr>
        <w:t xml:space="preserve"> ВОЗВРАТА АВАНСА </w:t>
      </w:r>
    </w:p>
    <w:p w:rsidR="008327F5" w:rsidRPr="008B481F" w:rsidRDefault="008327F5" w:rsidP="00D55255">
      <w:pPr>
        <w:spacing w:before="120"/>
        <w:ind w:firstLine="708"/>
      </w:pPr>
      <w:r w:rsidRPr="008B481F">
        <w:t xml:space="preserve">г. </w:t>
      </w:r>
      <w:r>
        <w:t>_______________</w:t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  <w:t>«___»_______20</w:t>
      </w:r>
      <w:r>
        <w:t>___</w:t>
      </w:r>
      <w:r w:rsidRPr="008B481F">
        <w:t>г.</w:t>
      </w:r>
    </w:p>
    <w:p w:rsidR="008327F5" w:rsidRPr="00076B0D" w:rsidRDefault="008327F5" w:rsidP="00304C91">
      <w:r w:rsidRPr="00076B0D">
        <w:t xml:space="preserve">_____________________________________________________________________________, </w:t>
      </w:r>
    </w:p>
    <w:p w:rsidR="008327F5" w:rsidRDefault="008327F5" w:rsidP="00304C91">
      <w:r w:rsidRPr="00076B0D">
        <w:t>(</w:t>
      </w:r>
      <w:r w:rsidRPr="00076B0D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076B0D">
        <w:t>именуемое в дальнейшем</w:t>
      </w:r>
      <w:r w:rsidRPr="008B481F">
        <w:t xml:space="preserve"> </w:t>
      </w:r>
      <w:r w:rsidRPr="005D0AFF">
        <w:rPr>
          <w:b/>
        </w:rPr>
        <w:t>«Гарант»</w:t>
      </w:r>
      <w:r w:rsidRPr="008B481F">
        <w:t xml:space="preserve">, действующее на основании лицензии </w:t>
      </w:r>
      <w:r>
        <w:t>Центрального Банка России №__ от ________</w:t>
      </w:r>
      <w:r w:rsidRPr="008B481F">
        <w:t xml:space="preserve">, в лице </w:t>
      </w:r>
      <w:r>
        <w:t>________________________________________________________, действующего на основании _____________________</w:t>
      </w:r>
      <w:r w:rsidRPr="008B481F">
        <w:t xml:space="preserve">, по просьбе </w:t>
      </w:r>
    </w:p>
    <w:p w:rsidR="008327F5" w:rsidRDefault="008327F5" w:rsidP="00D55255">
      <w:r w:rsidRPr="00076B0D">
        <w:t>(</w:t>
      </w:r>
      <w:r w:rsidRPr="00076B0D">
        <w:rPr>
          <w:i/>
          <w:iCs/>
        </w:rPr>
        <w:t>указывается наименование Поставщика по Договору</w:t>
      </w:r>
      <w:r w:rsidRPr="00076B0D">
        <w:t>)</w:t>
      </w:r>
      <w:r w:rsidRPr="008B481F">
        <w:t>,</w:t>
      </w:r>
      <w:r w:rsidRPr="00E16048">
        <w:rPr>
          <w:i/>
          <w:iCs/>
        </w:rPr>
        <w:t xml:space="preserve"> </w:t>
      </w:r>
      <w:r w:rsidRPr="008B481F">
        <w:rPr>
          <w:i/>
          <w:iCs/>
        </w:rPr>
        <w:t>адрес места нахождения</w:t>
      </w:r>
      <w:r>
        <w:rPr>
          <w:i/>
          <w:iCs/>
        </w:rPr>
        <w:t xml:space="preserve">  </w:t>
      </w:r>
      <w:r>
        <w:rPr>
          <w:iCs/>
        </w:rPr>
        <w:t>___________________________________________________</w:t>
      </w:r>
      <w:r w:rsidRPr="008B481F">
        <w:rPr>
          <w:i/>
          <w:iCs/>
        </w:rPr>
        <w:t>, ИНН</w:t>
      </w:r>
      <w:r>
        <w:rPr>
          <w:i/>
          <w:iCs/>
        </w:rPr>
        <w:t xml:space="preserve">/КПП </w:t>
      </w:r>
      <w:r>
        <w:rPr>
          <w:iCs/>
        </w:rPr>
        <w:t>_________/______</w:t>
      </w:r>
      <w:r w:rsidRPr="008B481F">
        <w:rPr>
          <w:i/>
          <w:iCs/>
        </w:rPr>
        <w:t>, ОГРН</w:t>
      </w:r>
      <w:r>
        <w:rPr>
          <w:i/>
          <w:iCs/>
        </w:rPr>
        <w:t xml:space="preserve"> </w:t>
      </w:r>
      <w:r>
        <w:rPr>
          <w:iCs/>
        </w:rPr>
        <w:t>_________________________,</w:t>
      </w:r>
      <w:r w:rsidRPr="008B481F">
        <w:t xml:space="preserve"> именуемого в дальнейшем </w:t>
      </w:r>
      <w:r w:rsidRPr="005D0AFF">
        <w:rPr>
          <w:b/>
        </w:rPr>
        <w:t>«Принципал»</w:t>
      </w:r>
      <w:r w:rsidRPr="008B481F">
        <w:t xml:space="preserve">, </w:t>
      </w:r>
    </w:p>
    <w:p w:rsidR="008327F5" w:rsidRPr="008B481F" w:rsidRDefault="008327F5" w:rsidP="00D55255">
      <w:r w:rsidRPr="008B481F">
        <w:t xml:space="preserve">дает в пользу Открытого акционерного общества НИЖЕГОРОДСКАЯ ИНЖИНИРИНГОВАЯ  КОМПАНИЯ «АТОМЭНЕРГОПРОЕКТ» (ОАО «НИАЭП») (Юридический адрес: </w:t>
      </w:r>
      <w:smartTag w:uri="urn:schemas-microsoft-com:office:smarttags" w:element="metricconverter">
        <w:smartTagPr>
          <w:attr w:name="ProductID" w:val="603006, г"/>
        </w:smartTagPr>
        <w:r w:rsidRPr="008B481F">
          <w:t>603006, г</w:t>
        </w:r>
      </w:smartTag>
      <w:r>
        <w:t>. Нижний Новгород, пл</w:t>
      </w:r>
      <w:r w:rsidRPr="008B481F">
        <w:t xml:space="preserve">. Свободы, д.3, ИНН  5260214123  ОГРН 1075260029240), именуемого в дальнейшем </w:t>
      </w:r>
      <w:r w:rsidRPr="005D0AFF">
        <w:rPr>
          <w:b/>
        </w:rPr>
        <w:t>«Бенефициар»</w:t>
      </w:r>
      <w:r w:rsidRPr="008B481F">
        <w:t>, следующее обязательство:</w:t>
      </w:r>
    </w:p>
    <w:p w:rsidR="008327F5" w:rsidRPr="006D577A" w:rsidRDefault="008327F5" w:rsidP="00304C91">
      <w:pPr>
        <w:spacing w:after="0"/>
        <w:ind w:firstLine="720"/>
      </w:pPr>
      <w:r w:rsidRPr="00D15D5E">
        <w:rPr>
          <w:rFonts w:cs="Arial"/>
        </w:rPr>
        <w:t>1. В случае неисполнения или ненадлежащего исполнения Принципалом обязательств по возврату аванса/ов</w:t>
      </w:r>
      <w:r>
        <w:rPr>
          <w:rFonts w:cs="Arial"/>
        </w:rPr>
        <w:t xml:space="preserve"> </w:t>
      </w:r>
      <w:r>
        <w:rPr>
          <w:rStyle w:val="FootnoteReference"/>
          <w:rFonts w:cs="Arial"/>
        </w:rPr>
        <w:footnoteReference w:id="1"/>
      </w:r>
      <w:r w:rsidRPr="00D15D5E">
        <w:rPr>
          <w:rFonts w:cs="Arial"/>
        </w:rPr>
        <w:t>, выплаченного по Договору (наименование договора, номер, дата договора)</w:t>
      </w:r>
      <w:r w:rsidRPr="00D15D5E">
        <w:rPr>
          <w:rFonts w:cs="Arial"/>
          <w:b/>
          <w:sz w:val="22"/>
          <w:szCs w:val="22"/>
        </w:rPr>
        <w:t>,</w:t>
      </w:r>
      <w:r w:rsidRPr="00D15D5E">
        <w:rPr>
          <w:rFonts w:cs="Arial"/>
          <w:sz w:val="22"/>
          <w:szCs w:val="22"/>
        </w:rPr>
        <w:t xml:space="preserve"> </w:t>
      </w:r>
      <w:r w:rsidRPr="00D15D5E">
        <w:rPr>
          <w:rFonts w:cs="Arial"/>
        </w:rPr>
        <w:t xml:space="preserve">заключенному между Принципалом и Бенефициаром </w:t>
      </w:r>
      <w:r w:rsidRPr="00D15D5E">
        <w:t>(далее –</w:t>
      </w:r>
      <w:r w:rsidRPr="00076B0D">
        <w:t xml:space="preserve"> Договор)</w:t>
      </w:r>
      <w:r w:rsidRPr="009829CA">
        <w:rPr>
          <w:rFonts w:cs="Arial"/>
        </w:rPr>
        <w:t>, Гарант уплачивает Бенефициару денежную сумму, указанную в требовании Бенефициара</w:t>
      </w:r>
      <w:r w:rsidRPr="006D577A">
        <w:rPr>
          <w:rFonts w:cs="Arial"/>
        </w:rPr>
        <w:t>, в порядке и на усл</w:t>
      </w:r>
      <w:r w:rsidRPr="008B481F">
        <w:rPr>
          <w:rFonts w:cs="Arial"/>
        </w:rPr>
        <w:t>овиях, предусмотренных настоящей гарантией.</w:t>
      </w:r>
    </w:p>
    <w:p w:rsidR="008327F5" w:rsidRPr="008B481F" w:rsidRDefault="008327F5" w:rsidP="00304C91">
      <w:pPr>
        <w:ind w:firstLine="720"/>
      </w:pPr>
      <w:r w:rsidRPr="008B481F">
        <w:rPr>
          <w:rFonts w:cs="Arial"/>
        </w:rPr>
        <w:t xml:space="preserve">2. </w:t>
      </w:r>
      <w:r w:rsidRPr="008B481F">
        <w:t>Требование Бенефициара об уплате Гарантом денежной суммы по настоящей гарантии должно быть представлено в письменной форме</w:t>
      </w:r>
      <w:r>
        <w:t xml:space="preserve"> с приложением документа, подтверждающего выплату Принципалу авансового платежа</w:t>
      </w:r>
      <w:r>
        <w:rPr>
          <w:sz w:val="36"/>
          <w:szCs w:val="36"/>
        </w:rPr>
        <w:t>.</w:t>
      </w:r>
    </w:p>
    <w:p w:rsidR="008327F5" w:rsidRPr="008B481F" w:rsidRDefault="008327F5" w:rsidP="00304C91">
      <w:pPr>
        <w:ind w:firstLine="720"/>
      </w:pPr>
      <w:r w:rsidRPr="008B481F">
        <w:t>В требовании Бенефициар должен указать,  в чем состоит нарушение Принципалом обязательств, в обеспечение которых выдана настоящая гарантия.</w:t>
      </w:r>
      <w:r>
        <w:t xml:space="preserve"> </w:t>
      </w:r>
      <w:r w:rsidRPr="00016673">
        <w:t>Требование должно быть подписано уполномоченным лицом Бенефициара и заверено его печатью.</w:t>
      </w:r>
    </w:p>
    <w:p w:rsidR="008327F5" w:rsidRPr="006D577A" w:rsidRDefault="008327F5" w:rsidP="00D55255">
      <w:pPr>
        <w:ind w:firstLine="708"/>
      </w:pPr>
      <w:r w:rsidRPr="006D577A">
        <w:t xml:space="preserve">3. Обязательство Гаранта перед Бенефициаром ограничивается предельной суммой </w:t>
      </w:r>
      <w:r w:rsidRPr="006D577A">
        <w:rPr>
          <w:u w:val="single"/>
        </w:rPr>
        <w:t>_________________ (_____________________________________________) рублей.</w:t>
      </w:r>
    </w:p>
    <w:p w:rsidR="008327F5" w:rsidRDefault="008327F5" w:rsidP="00304C91">
      <w:pPr>
        <w:ind w:firstLine="720"/>
      </w:pPr>
      <w:r w:rsidRPr="008B481F">
        <w:t xml:space="preserve">4. Платеж будет осуществлен Гарантом в течение 5 (Пяти) </w:t>
      </w:r>
      <w:r>
        <w:t>банковских</w:t>
      </w:r>
      <w:r w:rsidRPr="008B481F">
        <w:t xml:space="preserve">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8327F5" w:rsidRPr="008B481F" w:rsidRDefault="008327F5" w:rsidP="00304C91">
      <w:pPr>
        <w:ind w:firstLine="720"/>
      </w:pPr>
      <w:r w:rsidRPr="008B481F">
        <w:t>5. Обязательство Гаранта перед Бенефициаром по гарантии прекращается:</w:t>
      </w:r>
    </w:p>
    <w:p w:rsidR="008327F5" w:rsidRPr="008B481F" w:rsidRDefault="008327F5" w:rsidP="00304C91">
      <w:pPr>
        <w:ind w:firstLine="720"/>
      </w:pPr>
      <w:r w:rsidRPr="008B481F">
        <w:t>5.1. уплатой Бенефициару суммы, на которую выдана гарантия;</w:t>
      </w:r>
    </w:p>
    <w:p w:rsidR="008327F5" w:rsidRPr="008B481F" w:rsidRDefault="008327F5" w:rsidP="00304C91">
      <w:pPr>
        <w:ind w:firstLine="720"/>
      </w:pPr>
      <w:r w:rsidRPr="008B481F">
        <w:t>5.2. окончанием определенного в гарантии срока, на который она выдана;</w:t>
      </w:r>
    </w:p>
    <w:p w:rsidR="008327F5" w:rsidRPr="008B481F" w:rsidRDefault="008327F5" w:rsidP="00304C91">
      <w:pPr>
        <w:ind w:firstLine="720"/>
      </w:pPr>
      <w:r w:rsidRPr="008B481F">
        <w:t>5.3. вследствие отказа Бенефициара от своих прав по гарантии и возвращения ее Гаранту;</w:t>
      </w:r>
    </w:p>
    <w:p w:rsidR="008327F5" w:rsidRPr="008B481F" w:rsidRDefault="008327F5" w:rsidP="00304C91">
      <w:pPr>
        <w:ind w:firstLine="720"/>
      </w:pPr>
      <w:r w:rsidRPr="008B481F"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8327F5" w:rsidRDefault="008327F5" w:rsidP="00D55255">
      <w:pPr>
        <w:ind w:firstLine="720"/>
      </w:pPr>
      <w:r w:rsidRPr="008B481F">
        <w:t xml:space="preserve">6. Настоящая банковская гарантия вступает в силу со дня ее выдачи и действует до </w:t>
      </w:r>
      <w:r>
        <w:t>___________________.</w:t>
      </w:r>
    </w:p>
    <w:p w:rsidR="008327F5" w:rsidRPr="00016673" w:rsidRDefault="008327F5" w:rsidP="00D55255">
      <w:pPr>
        <w:ind w:firstLine="720"/>
        <w:rPr>
          <w:sz w:val="18"/>
          <w:szCs w:val="18"/>
        </w:rPr>
      </w:pPr>
      <w:r w:rsidRPr="00016673">
        <w:t>7. Настоящая банковская гарантия является безотзывной и не может быть отозвана Гарантом.</w:t>
      </w:r>
    </w:p>
    <w:p w:rsidR="008327F5" w:rsidRPr="008B481F" w:rsidRDefault="008327F5" w:rsidP="00D55255">
      <w:pPr>
        <w:ind w:firstLine="720"/>
      </w:pPr>
      <w:r w:rsidRPr="00016673">
        <w:t xml:space="preserve">8. Требования по настоящей гарантии могут быть предъявлены </w:t>
      </w:r>
      <w:r>
        <w:t xml:space="preserve">по выбору Бенефициара: </w:t>
      </w:r>
      <w:r w:rsidRPr="00016673">
        <w:t>по месту нахождения Гаранта: __________________________________</w:t>
      </w:r>
      <w:r>
        <w:t xml:space="preserve"> или отправкой по почтовому адресу Гаранта:______________________________________________________________.</w:t>
      </w:r>
    </w:p>
    <w:p w:rsidR="008327F5" w:rsidRPr="008B481F" w:rsidRDefault="008327F5" w:rsidP="00D55255">
      <w:pPr>
        <w:autoSpaceDE w:val="0"/>
        <w:autoSpaceDN w:val="0"/>
        <w:adjustRightInd w:val="0"/>
        <w:ind w:firstLine="720"/>
      </w:pPr>
      <w:r>
        <w:t>9</w:t>
      </w:r>
      <w:r w:rsidRPr="008B481F">
        <w:t>. Гарант обязуется заранее уведомлять Бенефициара об изменении своего места нахождения и почтового адреса.</w:t>
      </w:r>
    </w:p>
    <w:p w:rsidR="008327F5" w:rsidRPr="008B481F" w:rsidRDefault="008327F5" w:rsidP="0059515A">
      <w:pPr>
        <w:ind w:firstLine="540"/>
      </w:pPr>
      <w:r>
        <w:t>10</w:t>
      </w:r>
      <w:r w:rsidRPr="008B481F">
        <w:t xml:space="preserve">. </w:t>
      </w:r>
      <w:r w:rsidRPr="008B481F">
        <w:rPr>
          <w:snapToGrid w:val="0"/>
          <w:color w:val="000000"/>
        </w:rPr>
        <w:t xml:space="preserve">Споры по настоящей гарантии подлежат рассмотрению </w:t>
      </w:r>
      <w:r w:rsidRPr="008B481F">
        <w:t xml:space="preserve">в Арбитражном суде </w:t>
      </w:r>
      <w:r>
        <w:t>Нижегородской области.</w:t>
      </w:r>
    </w:p>
    <w:p w:rsidR="008327F5" w:rsidRPr="008B481F" w:rsidRDefault="008327F5" w:rsidP="00D55255">
      <w:pPr>
        <w:rPr>
          <w:sz w:val="16"/>
          <w:szCs w:val="16"/>
        </w:rPr>
      </w:pPr>
      <w:r w:rsidRPr="008B481F">
        <w:rPr>
          <w:sz w:val="16"/>
          <w:szCs w:val="16"/>
        </w:rPr>
        <w:t xml:space="preserve">           </w:t>
      </w:r>
    </w:p>
    <w:p w:rsidR="008327F5" w:rsidRPr="008B481F" w:rsidRDefault="008327F5" w:rsidP="00D55255">
      <w:pPr>
        <w:rPr>
          <w:sz w:val="16"/>
          <w:szCs w:val="16"/>
        </w:rPr>
      </w:pPr>
    </w:p>
    <w:p w:rsidR="008327F5" w:rsidRPr="008B481F" w:rsidRDefault="008327F5" w:rsidP="00D55255">
      <w:pPr>
        <w:tabs>
          <w:tab w:val="left" w:pos="676"/>
          <w:tab w:val="left" w:pos="1440"/>
        </w:tabs>
        <w:suppressAutoHyphens/>
        <w:rPr>
          <w:spacing w:val="-3"/>
        </w:rPr>
      </w:pPr>
      <w:r w:rsidRPr="008B481F">
        <w:rPr>
          <w:spacing w:val="-3"/>
        </w:rPr>
        <w:t>Подписано и скреплено круглой печатью  Гаранта   ______числа ________ месяца  20__ года.</w:t>
      </w:r>
    </w:p>
    <w:p w:rsidR="008327F5" w:rsidRPr="008B481F" w:rsidRDefault="008327F5" w:rsidP="00D55255">
      <w:pPr>
        <w:tabs>
          <w:tab w:val="left" w:pos="676"/>
          <w:tab w:val="left" w:pos="1440"/>
        </w:tabs>
        <w:suppressAutoHyphens/>
        <w:rPr>
          <w:spacing w:val="-3"/>
        </w:rPr>
      </w:pPr>
    </w:p>
    <w:p w:rsidR="008327F5" w:rsidRPr="008B481F" w:rsidRDefault="008327F5" w:rsidP="00D72657">
      <w:pPr>
        <w:autoSpaceDE w:val="0"/>
        <w:autoSpaceDN w:val="0"/>
        <w:adjustRightInd w:val="0"/>
      </w:pPr>
      <w:r>
        <w:rPr>
          <w:u w:val="single"/>
        </w:rPr>
        <w:t xml:space="preserve"> 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8327F5" w:rsidRPr="002F14F3" w:rsidRDefault="008327F5" w:rsidP="00D72657">
      <w:pPr>
        <w:autoSpaceDE w:val="0"/>
        <w:autoSpaceDN w:val="0"/>
        <w:adjustRightInd w:val="0"/>
        <w:rPr>
          <w:sz w:val="16"/>
          <w:szCs w:val="16"/>
        </w:rPr>
      </w:pPr>
      <w:r w:rsidRPr="0059515A">
        <w:t xml:space="preserve"> Руководитель</w:t>
      </w:r>
      <w:r w:rsidRPr="002F14F3">
        <w:rPr>
          <w:sz w:val="16"/>
          <w:szCs w:val="16"/>
        </w:rPr>
        <w:t xml:space="preserve"> </w:t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8327F5" w:rsidRPr="008B481F" w:rsidRDefault="008327F5" w:rsidP="00D72657">
      <w:pPr>
        <w:autoSpaceDE w:val="0"/>
        <w:autoSpaceDN w:val="0"/>
        <w:adjustRightInd w:val="0"/>
      </w:pPr>
    </w:p>
    <w:p w:rsidR="008327F5" w:rsidRPr="008B481F" w:rsidRDefault="008327F5" w:rsidP="0059515A">
      <w:pPr>
        <w:autoSpaceDE w:val="0"/>
        <w:autoSpaceDN w:val="0"/>
        <w:adjustRightInd w:val="0"/>
      </w:pPr>
      <w:r>
        <w:rPr>
          <w:u w:val="single"/>
        </w:rPr>
        <w:t>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8327F5" w:rsidRPr="002F14F3" w:rsidRDefault="008327F5" w:rsidP="0059515A">
      <w:pPr>
        <w:autoSpaceDE w:val="0"/>
        <w:autoSpaceDN w:val="0"/>
        <w:adjustRightInd w:val="0"/>
        <w:rPr>
          <w:sz w:val="16"/>
          <w:szCs w:val="16"/>
        </w:rPr>
      </w:pPr>
      <w:r w:rsidRPr="002F14F3">
        <w:rPr>
          <w:sz w:val="16"/>
          <w:szCs w:val="16"/>
        </w:rPr>
        <w:t xml:space="preserve">    </w:t>
      </w:r>
      <w:r w:rsidRPr="0059515A">
        <w:t xml:space="preserve">Гл. бухгалтер </w:t>
      </w:r>
      <w:r w:rsidRPr="0059515A"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8327F5" w:rsidRPr="008B481F" w:rsidRDefault="008327F5" w:rsidP="00D72657">
      <w:pPr>
        <w:autoSpaceDE w:val="0"/>
        <w:autoSpaceDN w:val="0"/>
        <w:adjustRightInd w:val="0"/>
      </w:pPr>
    </w:p>
    <w:p w:rsidR="008327F5" w:rsidRPr="008B481F" w:rsidRDefault="008327F5" w:rsidP="00D72657">
      <w:pPr>
        <w:rPr>
          <w:bCs/>
        </w:rPr>
      </w:pPr>
    </w:p>
    <w:p w:rsidR="008327F5" w:rsidRPr="008B481F" w:rsidRDefault="008327F5" w:rsidP="00D72657">
      <w:pPr>
        <w:autoSpaceDE w:val="0"/>
        <w:autoSpaceDN w:val="0"/>
        <w:adjustRightInd w:val="0"/>
        <w:rPr>
          <w:iCs/>
          <w:spacing w:val="-2"/>
        </w:rPr>
      </w:pPr>
    </w:p>
    <w:p w:rsidR="008327F5" w:rsidRPr="008B481F" w:rsidRDefault="008327F5" w:rsidP="00D72657">
      <w:pPr>
        <w:autoSpaceDE w:val="0"/>
        <w:autoSpaceDN w:val="0"/>
        <w:adjustRightInd w:val="0"/>
      </w:pPr>
      <w:r w:rsidRPr="008B481F">
        <w:rPr>
          <w:iCs/>
          <w:spacing w:val="-2"/>
        </w:rPr>
        <w:t xml:space="preserve">Место печати      </w:t>
      </w:r>
      <w:r w:rsidRPr="008B481F">
        <w:t xml:space="preserve">      _________________________________</w:t>
      </w:r>
    </w:p>
    <w:p w:rsidR="008327F5" w:rsidRPr="008B481F" w:rsidRDefault="008327F5" w:rsidP="00D72657"/>
    <w:tbl>
      <w:tblPr>
        <w:tblW w:w="9923" w:type="dxa"/>
        <w:jc w:val="center"/>
        <w:tblInd w:w="108" w:type="dxa"/>
        <w:tblLook w:val="0000"/>
      </w:tblPr>
      <w:tblGrid>
        <w:gridCol w:w="4965"/>
        <w:gridCol w:w="4958"/>
      </w:tblGrid>
      <w:tr w:rsidR="008327F5" w:rsidRPr="007D54FF" w:rsidTr="00C241D9">
        <w:trPr>
          <w:trHeight w:val="696"/>
          <w:jc w:val="center"/>
        </w:trPr>
        <w:tc>
          <w:tcPr>
            <w:tcW w:w="4965" w:type="dxa"/>
            <w:vAlign w:val="bottom"/>
          </w:tcPr>
          <w:p w:rsidR="008327F5" w:rsidRPr="007D54FF" w:rsidRDefault="008327F5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b/>
                <w:iCs/>
                <w:sz w:val="28"/>
                <w:szCs w:val="28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8327F5" w:rsidRPr="007D54FF" w:rsidRDefault="008327F5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b/>
                <w:iCs/>
                <w:sz w:val="28"/>
                <w:szCs w:val="28"/>
                <w:lang w:eastAsia="en-US"/>
              </w:rPr>
              <w:t>От Поставщика:</w:t>
            </w:r>
          </w:p>
        </w:tc>
      </w:tr>
      <w:tr w:rsidR="008327F5" w:rsidRPr="007D54FF" w:rsidTr="00C241D9">
        <w:trPr>
          <w:trHeight w:val="1938"/>
          <w:jc w:val="center"/>
        </w:trPr>
        <w:tc>
          <w:tcPr>
            <w:tcW w:w="4965" w:type="dxa"/>
          </w:tcPr>
          <w:p w:rsidR="008327F5" w:rsidRPr="007D54FF" w:rsidRDefault="008327F5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8327F5" w:rsidRPr="007D54FF" w:rsidRDefault="008327F5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8327F5" w:rsidRPr="007D54FF" w:rsidRDefault="008327F5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8327F5" w:rsidRPr="007D54FF" w:rsidRDefault="008327F5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_______________/_________________/</w:t>
            </w:r>
          </w:p>
          <w:p w:rsidR="008327F5" w:rsidRPr="007D54FF" w:rsidRDefault="008327F5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8327F5" w:rsidRPr="007D54FF" w:rsidRDefault="008327F5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8327F5" w:rsidRPr="007D54FF" w:rsidRDefault="008327F5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8327F5" w:rsidRPr="007D54FF" w:rsidRDefault="008327F5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8327F5" w:rsidRPr="007D54FF" w:rsidRDefault="008327F5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8327F5" w:rsidRPr="007D54FF" w:rsidRDefault="008327F5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8327F5" w:rsidRPr="007D54FF" w:rsidRDefault="008327F5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8327F5" w:rsidRPr="007D54FF" w:rsidRDefault="008327F5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8327F5" w:rsidRDefault="008327F5"/>
    <w:sectPr w:rsidR="008327F5" w:rsidSect="00573985">
      <w:pgSz w:w="11906" w:h="16838"/>
      <w:pgMar w:top="143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27F5" w:rsidRDefault="008327F5">
      <w:r>
        <w:separator/>
      </w:r>
    </w:p>
  </w:endnote>
  <w:endnote w:type="continuationSeparator" w:id="0">
    <w:p w:rsidR="008327F5" w:rsidRDefault="00832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27F5" w:rsidRDefault="008327F5">
      <w:r>
        <w:separator/>
      </w:r>
    </w:p>
  </w:footnote>
  <w:footnote w:type="continuationSeparator" w:id="0">
    <w:p w:rsidR="008327F5" w:rsidRDefault="008327F5">
      <w:r>
        <w:continuationSeparator/>
      </w:r>
    </w:p>
  </w:footnote>
  <w:footnote w:id="1">
    <w:p w:rsidR="008327F5" w:rsidRDefault="008327F5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D15D5E">
        <w:rPr>
          <w:rFonts w:cs="Arial"/>
          <w:i/>
        </w:rPr>
        <w:t>для договоров на выполнение строительно-монтажных работ может быть указан период</w:t>
      </w:r>
      <w:r>
        <w:rPr>
          <w:rFonts w:cs="Arial"/>
          <w:i/>
        </w:rPr>
        <w:t>,</w:t>
      </w:r>
      <w:r w:rsidRPr="00D15D5E">
        <w:rPr>
          <w:rFonts w:cs="Arial"/>
          <w:i/>
        </w:rPr>
        <w:t xml:space="preserve"> на который выдан аванс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00C9C"/>
    <w:multiLevelType w:val="hybridMultilevel"/>
    <w:tmpl w:val="9D94DAEA"/>
    <w:lvl w:ilvl="0" w:tplc="041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5255"/>
    <w:rsid w:val="0000296D"/>
    <w:rsid w:val="00016673"/>
    <w:rsid w:val="0002798F"/>
    <w:rsid w:val="00076B0D"/>
    <w:rsid w:val="000941D1"/>
    <w:rsid w:val="000B31CC"/>
    <w:rsid w:val="000C0D75"/>
    <w:rsid w:val="000D6CA8"/>
    <w:rsid w:val="001C62CE"/>
    <w:rsid w:val="001E74DA"/>
    <w:rsid w:val="00212F72"/>
    <w:rsid w:val="00243ED0"/>
    <w:rsid w:val="002B299B"/>
    <w:rsid w:val="002D51F5"/>
    <w:rsid w:val="002F14F3"/>
    <w:rsid w:val="00304C91"/>
    <w:rsid w:val="003232D6"/>
    <w:rsid w:val="0035020C"/>
    <w:rsid w:val="00355B81"/>
    <w:rsid w:val="003C23E0"/>
    <w:rsid w:val="004411D7"/>
    <w:rsid w:val="00497535"/>
    <w:rsid w:val="004B4221"/>
    <w:rsid w:val="004C571B"/>
    <w:rsid w:val="00573985"/>
    <w:rsid w:val="00582C8A"/>
    <w:rsid w:val="0059515A"/>
    <w:rsid w:val="00597A6A"/>
    <w:rsid w:val="005A0E13"/>
    <w:rsid w:val="005B36A9"/>
    <w:rsid w:val="005C578A"/>
    <w:rsid w:val="005D0AFF"/>
    <w:rsid w:val="00637887"/>
    <w:rsid w:val="006561AF"/>
    <w:rsid w:val="006D577A"/>
    <w:rsid w:val="007038E0"/>
    <w:rsid w:val="00754136"/>
    <w:rsid w:val="00763086"/>
    <w:rsid w:val="0077389A"/>
    <w:rsid w:val="00775750"/>
    <w:rsid w:val="00795C4F"/>
    <w:rsid w:val="007A3E93"/>
    <w:rsid w:val="007B2B56"/>
    <w:rsid w:val="007D4BEE"/>
    <w:rsid w:val="007D54FF"/>
    <w:rsid w:val="007E681D"/>
    <w:rsid w:val="007F4050"/>
    <w:rsid w:val="008327F5"/>
    <w:rsid w:val="008B481F"/>
    <w:rsid w:val="00980668"/>
    <w:rsid w:val="009829CA"/>
    <w:rsid w:val="009C0AC9"/>
    <w:rsid w:val="009C3118"/>
    <w:rsid w:val="00A6417E"/>
    <w:rsid w:val="00A73C84"/>
    <w:rsid w:val="00AE3507"/>
    <w:rsid w:val="00AF4973"/>
    <w:rsid w:val="00BD5EB8"/>
    <w:rsid w:val="00C241D9"/>
    <w:rsid w:val="00C97F3E"/>
    <w:rsid w:val="00CB1210"/>
    <w:rsid w:val="00D15D5E"/>
    <w:rsid w:val="00D46D84"/>
    <w:rsid w:val="00D55255"/>
    <w:rsid w:val="00D72657"/>
    <w:rsid w:val="00DB3EDC"/>
    <w:rsid w:val="00DF29AA"/>
    <w:rsid w:val="00E16048"/>
    <w:rsid w:val="00E445AC"/>
    <w:rsid w:val="00F20D67"/>
    <w:rsid w:val="00FB7164"/>
    <w:rsid w:val="00FC5F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5255"/>
    <w:pPr>
      <w:spacing w:after="60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AF4973"/>
    <w:pPr>
      <w:spacing w:before="100" w:after="100"/>
      <w:jc w:val="left"/>
    </w:pPr>
    <w:rPr>
      <w:szCs w:val="20"/>
    </w:rPr>
  </w:style>
  <w:style w:type="paragraph" w:customStyle="1" w:styleId="02statia2">
    <w:name w:val="02statia2"/>
    <w:basedOn w:val="Normal"/>
    <w:uiPriority w:val="99"/>
    <w:rsid w:val="00AF4973"/>
    <w:pPr>
      <w:spacing w:before="120" w:after="0" w:line="320" w:lineRule="atLeast"/>
      <w:ind w:left="2020" w:hanging="880"/>
    </w:pPr>
    <w:rPr>
      <w:rFonts w:ascii="GaramondNarrowC" w:hAnsi="GaramondNarrowC"/>
      <w:color w:val="000000"/>
      <w:sz w:val="21"/>
      <w:szCs w:val="21"/>
    </w:rPr>
  </w:style>
  <w:style w:type="paragraph" w:styleId="BalloonText">
    <w:name w:val="Balloon Text"/>
    <w:basedOn w:val="Normal"/>
    <w:link w:val="BalloonTextChar"/>
    <w:uiPriority w:val="99"/>
    <w:semiHidden/>
    <w:rsid w:val="005B36A9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B36A9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E16048"/>
    <w:pPr>
      <w:spacing w:after="0"/>
    </w:pPr>
    <w:rPr>
      <w:i/>
      <w:sz w:val="22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E16048"/>
    <w:rPr>
      <w:rFonts w:ascii="Times New Roman" w:hAnsi="Times New Roman" w:cs="Times New Roman"/>
      <w:i/>
      <w:sz w:val="22"/>
    </w:rPr>
  </w:style>
  <w:style w:type="paragraph" w:styleId="FootnoteText">
    <w:name w:val="footnote text"/>
    <w:basedOn w:val="Normal"/>
    <w:link w:val="FootnoteTextChar"/>
    <w:uiPriority w:val="99"/>
    <w:semiHidden/>
    <w:rsid w:val="0059515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2B299B"/>
    <w:rPr>
      <w:rFonts w:ascii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59515A"/>
    <w:rPr>
      <w:rFonts w:cs="Times New Roman"/>
      <w:vertAlign w:val="superscript"/>
    </w:rPr>
  </w:style>
  <w:style w:type="paragraph" w:styleId="BodyText3">
    <w:name w:val="Body Text 3"/>
    <w:basedOn w:val="Normal"/>
    <w:link w:val="BodyText3Char"/>
    <w:uiPriority w:val="99"/>
    <w:rsid w:val="001E74D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35C2D"/>
    <w:rPr>
      <w:rFonts w:ascii="Times New Roman" w:eastAsia="Times New Roman" w:hAnsi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643</Words>
  <Characters>3671</Characters>
  <Application>Microsoft Office Outlook</Application>
  <DocSecurity>0</DocSecurity>
  <Lines>0</Lines>
  <Paragraphs>0</Paragraphs>
  <ScaleCrop>false</ScaleCrop>
  <Company>Донресурс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7099</cp:lastModifiedBy>
  <cp:revision>7</cp:revision>
  <cp:lastPrinted>2013-02-07T07:22:00Z</cp:lastPrinted>
  <dcterms:created xsi:type="dcterms:W3CDTF">2013-03-29T13:26:00Z</dcterms:created>
  <dcterms:modified xsi:type="dcterms:W3CDTF">2013-12-20T10:13:00Z</dcterms:modified>
</cp:coreProperties>
</file>